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3A809" w14:textId="11ED73C8" w:rsidR="00BA00AB" w:rsidRDefault="00281A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FEREBY</w:t>
      </w:r>
      <w:r>
        <w:rPr>
          <w:rFonts w:cs="Times New Roman"/>
          <w:szCs w:val="24"/>
        </w:rPr>
        <w:t xml:space="preserve">       (d.ca.1441)</w:t>
      </w:r>
    </w:p>
    <w:p w14:paraId="7FBB16A3" w14:textId="77777777" w:rsidR="00281AE8" w:rsidRDefault="00281AE8" w:rsidP="009139A6">
      <w:pPr>
        <w:pStyle w:val="NoSpacing"/>
        <w:rPr>
          <w:rFonts w:cs="Times New Roman"/>
          <w:szCs w:val="24"/>
        </w:rPr>
      </w:pPr>
    </w:p>
    <w:p w14:paraId="5972F4B4" w14:textId="77777777" w:rsidR="00281AE8" w:rsidRDefault="00281AE8" w:rsidP="009139A6">
      <w:pPr>
        <w:pStyle w:val="NoSpacing"/>
        <w:rPr>
          <w:rFonts w:cs="Times New Roman"/>
          <w:szCs w:val="24"/>
        </w:rPr>
      </w:pPr>
    </w:p>
    <w:p w14:paraId="07C63E4A" w14:textId="13E1923A" w:rsidR="00281AE8" w:rsidRDefault="00281A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Oct.1441</w:t>
      </w:r>
      <w:r>
        <w:rPr>
          <w:rFonts w:cs="Times New Roman"/>
          <w:szCs w:val="24"/>
        </w:rPr>
        <w:tab/>
        <w:t>Writ of diem clausit extremum to the Escheator of Suffolk.</w:t>
      </w:r>
    </w:p>
    <w:p w14:paraId="3173E4BB" w14:textId="214262F1" w:rsidR="00281AE8" w:rsidRDefault="00281A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p.196)</w:t>
      </w:r>
    </w:p>
    <w:p w14:paraId="79C71A66" w14:textId="77777777" w:rsidR="00281AE8" w:rsidRDefault="00281AE8" w:rsidP="009139A6">
      <w:pPr>
        <w:pStyle w:val="NoSpacing"/>
        <w:rPr>
          <w:rFonts w:cs="Times New Roman"/>
          <w:szCs w:val="24"/>
        </w:rPr>
      </w:pPr>
    </w:p>
    <w:p w14:paraId="2648E0DD" w14:textId="77777777" w:rsidR="00281AE8" w:rsidRDefault="00281AE8" w:rsidP="009139A6">
      <w:pPr>
        <w:pStyle w:val="NoSpacing"/>
        <w:rPr>
          <w:rFonts w:cs="Times New Roman"/>
          <w:szCs w:val="24"/>
        </w:rPr>
      </w:pPr>
    </w:p>
    <w:p w14:paraId="483B4BAC" w14:textId="123CE587" w:rsidR="00281AE8" w:rsidRPr="00281AE8" w:rsidRDefault="00281AE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sectPr w:rsidR="00281AE8" w:rsidRPr="00281A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E012D" w14:textId="77777777" w:rsidR="00281AE8" w:rsidRDefault="00281AE8" w:rsidP="009139A6">
      <w:r>
        <w:separator/>
      </w:r>
    </w:p>
  </w:endnote>
  <w:endnote w:type="continuationSeparator" w:id="0">
    <w:p w14:paraId="0DBE8AE5" w14:textId="77777777" w:rsidR="00281AE8" w:rsidRDefault="00281A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9D2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4D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05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2399C" w14:textId="77777777" w:rsidR="00281AE8" w:rsidRDefault="00281AE8" w:rsidP="009139A6">
      <w:r>
        <w:separator/>
      </w:r>
    </w:p>
  </w:footnote>
  <w:footnote w:type="continuationSeparator" w:id="0">
    <w:p w14:paraId="435C5C0C" w14:textId="77777777" w:rsidR="00281AE8" w:rsidRDefault="00281A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9D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29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57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E8"/>
    <w:rsid w:val="000666E0"/>
    <w:rsid w:val="002510B7"/>
    <w:rsid w:val="00281AE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83269"/>
  <w15:chartTrackingRefBased/>
  <w15:docId w15:val="{05650DF4-CA14-48F9-8969-FA484A8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2023-08-31T18:44:00Z</dcterms:created>
  <dcterms:modified xsi:type="dcterms:W3CDTF">2023-08-31T18:49:00Z</dcterms:modified>
</cp:coreProperties>
</file>